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B5411D" w14:textId="77777777" w:rsidR="0091240E" w:rsidRDefault="0091240E" w:rsidP="009124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James BYSSHOP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98FF55C" w14:textId="77777777" w:rsidR="0091240E" w:rsidRDefault="0091240E" w:rsidP="009124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Tottington, Norfolk. Chaplain.</w:t>
      </w:r>
    </w:p>
    <w:p w14:paraId="52C4C5FA" w14:textId="77777777" w:rsidR="0091240E" w:rsidRDefault="0091240E" w:rsidP="009124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1EBF5D0" w14:textId="77777777" w:rsidR="0091240E" w:rsidRDefault="0091240E" w:rsidP="009124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4421F47" w14:textId="77777777" w:rsidR="0091240E" w:rsidRDefault="0091240E" w:rsidP="009124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Ranworth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Prior of Ingham(q.v.), brought a plaint of debt against </w:t>
      </w:r>
    </w:p>
    <w:p w14:paraId="67B6C427" w14:textId="77777777" w:rsidR="0091240E" w:rsidRDefault="0091240E" w:rsidP="009124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him and </w:t>
      </w:r>
      <w:r>
        <w:rPr>
          <w:rFonts w:ascii="Times New Roman" w:hAnsi="Times New Roman" w:cs="Times New Roman"/>
          <w:sz w:val="24"/>
          <w:szCs w:val="24"/>
        </w:rPr>
        <w:t xml:space="preserve">Edmund </w:t>
      </w:r>
      <w:proofErr w:type="spellStart"/>
      <w:r>
        <w:rPr>
          <w:rFonts w:ascii="Times New Roman" w:hAnsi="Times New Roman" w:cs="Times New Roman"/>
          <w:sz w:val="24"/>
          <w:szCs w:val="24"/>
        </w:rPr>
        <w:t>Bysshop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Marsham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98FF271" w14:textId="77777777" w:rsidR="0091240E" w:rsidRDefault="0091240E" w:rsidP="009124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254D6EE" w14:textId="77777777" w:rsidR="0091240E" w:rsidRDefault="0091240E" w:rsidP="009124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BC6484C" w14:textId="77777777" w:rsidR="0091240E" w:rsidRDefault="0091240E" w:rsidP="009124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0D04B4D" w14:textId="77777777" w:rsidR="0091240E" w:rsidRDefault="0091240E" w:rsidP="009124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March 2021</w:t>
      </w:r>
    </w:p>
    <w:p w14:paraId="0EB9A95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3ACF53" w14:textId="77777777" w:rsidR="0091240E" w:rsidRDefault="0091240E" w:rsidP="009139A6">
      <w:r>
        <w:separator/>
      </w:r>
    </w:p>
  </w:endnote>
  <w:endnote w:type="continuationSeparator" w:id="0">
    <w:p w14:paraId="23C82A03" w14:textId="77777777" w:rsidR="0091240E" w:rsidRDefault="009124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F3E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426D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E68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1098E" w14:textId="77777777" w:rsidR="0091240E" w:rsidRDefault="0091240E" w:rsidP="009139A6">
      <w:r>
        <w:separator/>
      </w:r>
    </w:p>
  </w:footnote>
  <w:footnote w:type="continuationSeparator" w:id="0">
    <w:p w14:paraId="742929B7" w14:textId="77777777" w:rsidR="0091240E" w:rsidRDefault="009124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300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BCD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802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40E"/>
    <w:rsid w:val="000666E0"/>
    <w:rsid w:val="002510B7"/>
    <w:rsid w:val="005C130B"/>
    <w:rsid w:val="00826F5C"/>
    <w:rsid w:val="0091240E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2FC8C"/>
  <w15:chartTrackingRefBased/>
  <w15:docId w15:val="{18DCE71A-499A-4C69-B740-3CAEBC83F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124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2021-04-14T09:40:00Z</dcterms:created>
  <dcterms:modified xsi:type="dcterms:W3CDTF">2021-04-14T09:41:00Z</dcterms:modified>
</cp:coreProperties>
</file>